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156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156E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156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156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156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156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156E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156E0" w:rsidRPr="006156E0">
          <w:rPr>
            <w:b w:val="0"/>
          </w:rPr>
          <w:t xml:space="preserve"> 07143/019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156E0" w:rsidP="00232C8F">
            <w:r>
              <w:t>Операционная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156E0" w:rsidP="00232C8F">
            <w:r>
              <w:t>24268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156E0" w:rsidRPr="006156E0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156E0" w:rsidRPr="006156E0">
          <w:rPr>
            <w:rStyle w:val="aa"/>
          </w:rPr>
          <w:t>3;</w:t>
        </w:r>
        <w:r w:rsidR="006156E0" w:rsidRPr="006156E0">
          <w:rPr>
            <w:u w:val="single"/>
          </w:rPr>
          <w:t xml:space="preserve">  07143/019, 07143/019-1А (07143/019), 07143/019-2А (07143/019)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156E0" w:rsidRPr="006156E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156E0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156E0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156E0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156E0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156E0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156E0" w:rsidP="00C31869">
            <w:pPr>
              <w:jc w:val="center"/>
            </w:pPr>
            <w:r>
              <w:t>139-398-387 21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6156E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6156E0" w:rsidRDefault="006156E0" w:rsidP="00C31869">
            <w:pPr>
              <w:jc w:val="center"/>
            </w:pPr>
            <w:r>
              <w:t>017-556-459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6E0" w:rsidRPr="003947ED" w:rsidRDefault="006156E0" w:rsidP="00AD14A4">
            <w:pPr>
              <w:rPr>
                <w:rStyle w:val="a7"/>
              </w:rPr>
            </w:pPr>
          </w:p>
        </w:tc>
      </w:tr>
      <w:tr w:rsidR="006156E0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6156E0" w:rsidRDefault="006156E0" w:rsidP="00C31869">
            <w:pPr>
              <w:jc w:val="center"/>
            </w:pPr>
            <w:r>
              <w:t>104-016-742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6E0" w:rsidRPr="003947ED" w:rsidRDefault="006156E0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156E0" w:rsidRPr="006156E0">
          <w:rPr>
            <w:rStyle w:val="aa"/>
          </w:rPr>
          <w:t xml:space="preserve"> Видиоскопическая </w:t>
        </w:r>
        <w:r w:rsidR="006156E0" w:rsidRPr="006156E0">
          <w:rPr>
            <w:u w:val="single"/>
          </w:rPr>
          <w:t xml:space="preserve">стойка STORZ, коагулятор FORCE FX, аппарат наркоза ФАБИУС, стол операционный электрический, отсос, хирургический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156E0" w:rsidRPr="006156E0">
          <w:rPr>
            <w:rStyle w:val="aa"/>
          </w:rPr>
          <w:t xml:space="preserve"> Этанол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156E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156E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6156E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156E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156E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490F7D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E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90F7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3731C1" w:rsidRPr="003731C1">
          <w:rPr>
            <w:i/>
            <w:u w:val="single"/>
          </w:rPr>
          <w:t>1. Рекомендации по улучшению и оздоровлению условий труда:</w:t>
        </w:r>
        <w:r w:rsidR="003731C1" w:rsidRPr="003731C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3731C1" w:rsidRPr="003731C1">
          <w:rPr>
            <w:i/>
            <w:u w:val="single"/>
          </w:rPr>
          <w:tab/>
          <w:t>   </w:t>
        </w:r>
        <w:r w:rsidR="003731C1" w:rsidRPr="003731C1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3731C1" w:rsidRPr="003731C1">
          <w:rPr>
            <w:i/>
            <w:u w:val="single"/>
          </w:rPr>
          <w:tab/>
          <w:t>   </w:t>
        </w:r>
        <w:r w:rsidR="003731C1" w:rsidRPr="003731C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3731C1" w:rsidRPr="003731C1">
          <w:rPr>
            <w:i/>
            <w:u w:val="single"/>
          </w:rPr>
          <w:tab/>
          <w:t>   </w:t>
        </w:r>
        <w:r w:rsidR="003731C1" w:rsidRPr="003731C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3731C1" w:rsidRPr="003731C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731C1" w:rsidRPr="003731C1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E0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E0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156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E0" w:rsidP="004E51DC">
            <w:pPr>
              <w:pStyle w:val="a8"/>
            </w:pPr>
            <w:r>
              <w:lastRenderedPageBreak/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E0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156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(дата)</w:t>
            </w: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(дата)</w:t>
            </w: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731C1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156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E0" w:rsidP="004E51DC">
            <w:pPr>
              <w:pStyle w:val="a8"/>
            </w:pPr>
            <w:r>
              <w:t>Израева Екатерина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6156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156E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EF07A3">
            <w:pPr>
              <w:pStyle w:val="a8"/>
            </w:pPr>
            <w:r>
              <w:t>Ветрова Ольга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56E0" w:rsidRPr="006156E0" w:rsidRDefault="006156E0" w:rsidP="00EF07A3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(дата)</w:t>
            </w: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EF07A3">
            <w:pPr>
              <w:pStyle w:val="a8"/>
            </w:pPr>
            <w:r>
              <w:t>Орехова Антонина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E0" w:rsidRPr="006156E0" w:rsidRDefault="006156E0" w:rsidP="004E51DC">
            <w:pPr>
              <w:pStyle w:val="a8"/>
            </w:pPr>
          </w:p>
        </w:tc>
      </w:tr>
      <w:tr w:rsidR="006156E0" w:rsidRPr="006156E0" w:rsidTr="006156E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156E0" w:rsidRPr="006156E0" w:rsidRDefault="006156E0" w:rsidP="00EF07A3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156E0" w:rsidRPr="006156E0" w:rsidRDefault="006156E0" w:rsidP="004E51DC">
            <w:pPr>
              <w:pStyle w:val="a8"/>
              <w:rPr>
                <w:vertAlign w:val="superscript"/>
              </w:rPr>
            </w:pPr>
            <w:r w:rsidRPr="006156E0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156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C5E0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C5E02" w:rsidRPr="00C31869">
            <w:rPr>
              <w:rStyle w:val="ad"/>
              <w:sz w:val="20"/>
              <w:szCs w:val="20"/>
            </w:rPr>
            <w:fldChar w:fldCharType="separate"/>
          </w:r>
          <w:r w:rsidR="006156E0">
            <w:rPr>
              <w:rStyle w:val="ad"/>
              <w:noProof/>
              <w:sz w:val="20"/>
              <w:szCs w:val="20"/>
            </w:rPr>
            <w:t>1</w:t>
          </w:r>
          <w:r w:rsidR="004C5E0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156E0" w:rsidRPr="006156E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24268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9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4629810A04746AABE288588E109DD22"/>
    <w:docVar w:name="rm_id" w:val="196"/>
    <w:docVar w:name="rm_name" w:val="                                          "/>
    <w:docVar w:name="rm_number" w:val=" 07143/01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7501B"/>
    <w:rsid w:val="00197B2A"/>
    <w:rsid w:val="001A003D"/>
    <w:rsid w:val="001F4D8D"/>
    <w:rsid w:val="00232C8F"/>
    <w:rsid w:val="00234932"/>
    <w:rsid w:val="00244615"/>
    <w:rsid w:val="00280E6D"/>
    <w:rsid w:val="0028516E"/>
    <w:rsid w:val="002A0605"/>
    <w:rsid w:val="002E55C6"/>
    <w:rsid w:val="002F0B36"/>
    <w:rsid w:val="002F2205"/>
    <w:rsid w:val="00305B2F"/>
    <w:rsid w:val="0032293C"/>
    <w:rsid w:val="00367816"/>
    <w:rsid w:val="003731C1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90F7D"/>
    <w:rsid w:val="004A47AD"/>
    <w:rsid w:val="004C4DB2"/>
    <w:rsid w:val="004C5E0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156E0"/>
    <w:rsid w:val="006338F0"/>
    <w:rsid w:val="0069682B"/>
    <w:rsid w:val="006C28B3"/>
    <w:rsid w:val="006E34D2"/>
    <w:rsid w:val="007049EB"/>
    <w:rsid w:val="00710271"/>
    <w:rsid w:val="00717C9F"/>
    <w:rsid w:val="00745D40"/>
    <w:rsid w:val="007462E1"/>
    <w:rsid w:val="0076042D"/>
    <w:rsid w:val="007657D5"/>
    <w:rsid w:val="00776AA2"/>
    <w:rsid w:val="0079088C"/>
    <w:rsid w:val="007A4C5E"/>
    <w:rsid w:val="007D1852"/>
    <w:rsid w:val="007D2CEA"/>
    <w:rsid w:val="007F1397"/>
    <w:rsid w:val="00835248"/>
    <w:rsid w:val="00855F31"/>
    <w:rsid w:val="00883461"/>
    <w:rsid w:val="00885FB9"/>
    <w:rsid w:val="008D2942"/>
    <w:rsid w:val="008E68DE"/>
    <w:rsid w:val="008E70C1"/>
    <w:rsid w:val="009039DF"/>
    <w:rsid w:val="0090588D"/>
    <w:rsid w:val="0092778A"/>
    <w:rsid w:val="00951158"/>
    <w:rsid w:val="009555BC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B0625"/>
    <w:rsid w:val="00AD14A4"/>
    <w:rsid w:val="00AD7C32"/>
    <w:rsid w:val="00AE0784"/>
    <w:rsid w:val="00AE410E"/>
    <w:rsid w:val="00AF796F"/>
    <w:rsid w:val="00B040A9"/>
    <w:rsid w:val="00B04F25"/>
    <w:rsid w:val="00B55882"/>
    <w:rsid w:val="00BA15A3"/>
    <w:rsid w:val="00BA5029"/>
    <w:rsid w:val="00BC2F3C"/>
    <w:rsid w:val="00BE204A"/>
    <w:rsid w:val="00BE3C4A"/>
    <w:rsid w:val="00C02721"/>
    <w:rsid w:val="00C03F4A"/>
    <w:rsid w:val="00C217B7"/>
    <w:rsid w:val="00C31869"/>
    <w:rsid w:val="00C417C0"/>
    <w:rsid w:val="00C81BF6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2016-10-17T11:03:00Z</dcterms:created>
  <dcterms:modified xsi:type="dcterms:W3CDTF">2016-10-18T09:19:00Z</dcterms:modified>
</cp:coreProperties>
</file>